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67E7E" w14:textId="77777777" w:rsidR="00CC17B4" w:rsidRDefault="006A4DBB" w:rsidP="00AA2172">
      <w:pPr>
        <w:suppressAutoHyphens/>
        <w:spacing w:after="0" w:line="240" w:lineRule="auto"/>
        <w:ind w:left="5954"/>
        <w:rPr>
          <w:rFonts w:ascii="Arial" w:hAnsi="Arial" w:cs="Arial"/>
          <w:i/>
          <w:snapToGrid w:val="0"/>
          <w:sz w:val="16"/>
          <w:szCs w:val="16"/>
        </w:rPr>
      </w:pPr>
      <w:r w:rsidRPr="00346A04">
        <w:rPr>
          <w:rFonts w:ascii="Arial" w:hAnsi="Arial" w:cs="Arial"/>
        </w:rPr>
        <w:t>……………………, dnia …</w:t>
      </w:r>
      <w:r>
        <w:rPr>
          <w:rFonts w:ascii="Arial" w:hAnsi="Arial" w:cs="Arial"/>
        </w:rPr>
        <w:t>…</w:t>
      </w:r>
      <w:r w:rsidRPr="00346A04">
        <w:rPr>
          <w:rFonts w:ascii="Arial" w:hAnsi="Arial" w:cs="Arial"/>
        </w:rPr>
        <w:t>…</w:t>
      </w:r>
      <w:proofErr w:type="gramStart"/>
      <w:r w:rsidRPr="00346A04">
        <w:rPr>
          <w:rFonts w:ascii="Arial" w:hAnsi="Arial" w:cs="Arial"/>
        </w:rPr>
        <w:t>…….</w:t>
      </w:r>
      <w:proofErr w:type="gramEnd"/>
      <w:r w:rsidRPr="00346A04">
        <w:rPr>
          <w:rFonts w:ascii="Arial" w:hAnsi="Arial" w:cs="Arial"/>
        </w:rPr>
        <w:t>r.</w:t>
      </w:r>
    </w:p>
    <w:p w14:paraId="1D9F8BBB" w14:textId="77777777" w:rsidR="002469FB" w:rsidRDefault="002469FB" w:rsidP="006A4DBB">
      <w:pPr>
        <w:spacing w:after="0"/>
        <w:rPr>
          <w:rFonts w:ascii="Arial" w:eastAsia="Times New Roman" w:hAnsi="Arial" w:cs="Arial"/>
          <w:bCs/>
        </w:rPr>
      </w:pPr>
      <w:r>
        <w:rPr>
          <w:rFonts w:ascii="Arial" w:hAnsi="Arial" w:cs="Arial"/>
          <w:bCs/>
        </w:rPr>
        <w:t>Nr rej.: …………………………</w:t>
      </w:r>
    </w:p>
    <w:p w14:paraId="3E24DAB1" w14:textId="77777777" w:rsidR="009A3044" w:rsidRDefault="009A3044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</w:p>
    <w:p w14:paraId="0CC04440" w14:textId="56E22EA9" w:rsidR="001D240B" w:rsidRPr="003A78F3" w:rsidRDefault="001D240B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  <w:r w:rsidRPr="003A78F3">
        <w:rPr>
          <w:rStyle w:val="Pogrubienie"/>
          <w:rFonts w:ascii="Arial" w:hAnsi="Arial" w:cs="Arial"/>
          <w:color w:val="000000"/>
        </w:rPr>
        <w:t>Główny Inspektorat Pracy</w:t>
      </w:r>
    </w:p>
    <w:p w14:paraId="47071162" w14:textId="77777777" w:rsidR="001D240B" w:rsidRPr="003A78F3" w:rsidRDefault="001D240B" w:rsidP="00E5076B">
      <w:pPr>
        <w:suppressAutoHyphens/>
        <w:spacing w:after="0" w:line="240" w:lineRule="auto"/>
        <w:ind w:left="1128" w:firstLine="4536"/>
        <w:rPr>
          <w:rFonts w:ascii="Arial" w:hAnsi="Arial" w:cs="Arial"/>
          <w:b/>
        </w:rPr>
      </w:pPr>
      <w:r w:rsidRPr="003A78F3">
        <w:rPr>
          <w:rStyle w:val="Pogrubienie"/>
          <w:rFonts w:ascii="Arial" w:hAnsi="Arial" w:cs="Arial"/>
          <w:color w:val="000000"/>
        </w:rPr>
        <w:t>Departament Legalności Zatrudnienia</w:t>
      </w:r>
    </w:p>
    <w:p w14:paraId="7532B709" w14:textId="77777777" w:rsidR="00CC17B4" w:rsidRDefault="001D240B" w:rsidP="00E5076B">
      <w:pPr>
        <w:suppressAutoHyphens/>
        <w:spacing w:after="0" w:line="240" w:lineRule="auto"/>
        <w:ind w:left="1128" w:firstLine="4536"/>
        <w:rPr>
          <w:rFonts w:ascii="Arial" w:hAnsi="Arial" w:cs="Arial"/>
          <w:b/>
          <w:bCs/>
          <w:color w:val="000000"/>
        </w:rPr>
      </w:pPr>
      <w:r w:rsidRPr="003A78F3">
        <w:rPr>
          <w:rStyle w:val="Pogrubienie"/>
          <w:rFonts w:ascii="Arial" w:hAnsi="Arial" w:cs="Arial"/>
          <w:color w:val="000000"/>
        </w:rPr>
        <w:t>ul. Barska 28/30</w:t>
      </w:r>
    </w:p>
    <w:p w14:paraId="35A4DDB0" w14:textId="77777777" w:rsidR="001D240B" w:rsidRPr="003A78F3" w:rsidRDefault="00CC17B4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  <w:r>
        <w:rPr>
          <w:rStyle w:val="Pogrubienie"/>
          <w:rFonts w:ascii="Arial" w:hAnsi="Arial" w:cs="Arial"/>
          <w:color w:val="000000"/>
        </w:rPr>
        <w:t>0</w:t>
      </w:r>
      <w:r w:rsidR="001D240B" w:rsidRPr="003A78F3">
        <w:rPr>
          <w:rStyle w:val="Pogrubienie"/>
          <w:rFonts w:ascii="Arial" w:hAnsi="Arial" w:cs="Arial"/>
          <w:color w:val="000000"/>
        </w:rPr>
        <w:t>2-315 Warszawa</w:t>
      </w:r>
    </w:p>
    <w:p w14:paraId="4CB922F0" w14:textId="77777777" w:rsidR="00D83956" w:rsidRDefault="00D83956" w:rsidP="005E7874">
      <w:pPr>
        <w:suppressAutoHyphens/>
        <w:spacing w:after="0" w:line="240" w:lineRule="auto"/>
        <w:rPr>
          <w:rFonts w:ascii="Arial" w:hAnsi="Arial" w:cs="Arial"/>
          <w:b/>
          <w:spacing w:val="100"/>
        </w:rPr>
      </w:pPr>
    </w:p>
    <w:p w14:paraId="5726AFE3" w14:textId="77777777" w:rsidR="00EC6083" w:rsidRDefault="00EC6083" w:rsidP="00AF33D5">
      <w:pPr>
        <w:suppressAutoHyphens/>
        <w:spacing w:after="0" w:line="240" w:lineRule="auto"/>
        <w:jc w:val="center"/>
        <w:rPr>
          <w:rFonts w:ascii="Arial" w:hAnsi="Arial" w:cs="Arial"/>
          <w:b/>
          <w:spacing w:val="100"/>
        </w:rPr>
      </w:pPr>
    </w:p>
    <w:p w14:paraId="043E552D" w14:textId="4045F722" w:rsidR="00AF33D5" w:rsidRDefault="00184253" w:rsidP="00E029B7">
      <w:pPr>
        <w:suppressAutoHyphens/>
        <w:spacing w:line="240" w:lineRule="auto"/>
        <w:jc w:val="center"/>
        <w:rPr>
          <w:rFonts w:ascii="Arial" w:hAnsi="Arial" w:cs="Arial"/>
          <w:b/>
          <w:spacing w:val="100"/>
        </w:rPr>
      </w:pPr>
      <w:r>
        <w:rPr>
          <w:rFonts w:ascii="Arial" w:hAnsi="Arial" w:cs="Arial"/>
          <w:b/>
          <w:spacing w:val="100"/>
        </w:rPr>
        <w:t>ZAWIADOMIENIE</w:t>
      </w:r>
    </w:p>
    <w:p w14:paraId="665646AF" w14:textId="289912F6" w:rsidR="00812279" w:rsidRDefault="00812279" w:rsidP="0093512A">
      <w:pPr>
        <w:suppressAutoHyphens/>
        <w:spacing w:after="120" w:line="240" w:lineRule="auto"/>
        <w:jc w:val="center"/>
        <w:rPr>
          <w:rFonts w:ascii="Arial" w:hAnsi="Arial" w:cs="Arial"/>
          <w:b/>
        </w:rPr>
      </w:pPr>
      <w:r w:rsidRPr="00812279">
        <w:rPr>
          <w:rFonts w:ascii="Arial" w:hAnsi="Arial" w:cs="Arial"/>
          <w:b/>
        </w:rPr>
        <w:t xml:space="preserve">o </w:t>
      </w:r>
      <w:r w:rsidR="00184253" w:rsidRPr="00184253">
        <w:rPr>
          <w:rFonts w:ascii="Arial" w:hAnsi="Arial" w:cs="Arial"/>
          <w:b/>
        </w:rPr>
        <w:t>braku możliwości skutecznego doręczenia decyzji o nałożeniu kary pieniężnej</w:t>
      </w:r>
      <w:r w:rsidR="00D83956">
        <w:rPr>
          <w:rFonts w:ascii="Arial" w:hAnsi="Arial" w:cs="Arial"/>
          <w:b/>
        </w:rPr>
        <w:t xml:space="preserve"> </w:t>
      </w:r>
      <w:r w:rsidR="00D83956" w:rsidRPr="00C90B27">
        <w:rPr>
          <w:rFonts w:ascii="Arial" w:hAnsi="Arial" w:cs="Arial"/>
          <w:b/>
        </w:rPr>
        <w:t>przewoźnik</w:t>
      </w:r>
      <w:r w:rsidR="00D83956">
        <w:rPr>
          <w:rFonts w:ascii="Arial" w:hAnsi="Arial" w:cs="Arial"/>
          <w:b/>
        </w:rPr>
        <w:t>owi</w:t>
      </w:r>
      <w:r w:rsidR="00D83956" w:rsidRPr="00C90B27">
        <w:rPr>
          <w:rFonts w:ascii="Arial" w:hAnsi="Arial" w:cs="Arial"/>
          <w:b/>
        </w:rPr>
        <w:t xml:space="preserve"> drogowe</w:t>
      </w:r>
      <w:r w:rsidR="00D83956">
        <w:rPr>
          <w:rFonts w:ascii="Arial" w:hAnsi="Arial" w:cs="Arial"/>
          <w:b/>
        </w:rPr>
        <w:t>mu</w:t>
      </w:r>
      <w:r w:rsidR="00D83956" w:rsidRPr="00C90B27">
        <w:rPr>
          <w:rFonts w:ascii="Arial" w:hAnsi="Arial" w:cs="Arial"/>
          <w:b/>
        </w:rPr>
        <w:t xml:space="preserve"> delegujące</w:t>
      </w:r>
      <w:r w:rsidR="00D83956">
        <w:rPr>
          <w:rFonts w:ascii="Arial" w:hAnsi="Arial" w:cs="Arial"/>
          <w:b/>
        </w:rPr>
        <w:t>mu</w:t>
      </w:r>
      <w:r w:rsidR="00D83956" w:rsidRPr="00C90B27">
        <w:rPr>
          <w:rFonts w:ascii="Arial" w:hAnsi="Arial" w:cs="Arial"/>
          <w:b/>
        </w:rPr>
        <w:t xml:space="preserve"> kierowcę na terytorium Rzeczypospolitej Polskiej</w:t>
      </w:r>
    </w:p>
    <w:tbl>
      <w:tblPr>
        <w:tblW w:w="1487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83"/>
        <w:gridCol w:w="710"/>
        <w:gridCol w:w="576"/>
        <w:gridCol w:w="816"/>
        <w:gridCol w:w="25"/>
        <w:gridCol w:w="708"/>
        <w:gridCol w:w="294"/>
        <w:gridCol w:w="983"/>
        <w:gridCol w:w="823"/>
        <w:gridCol w:w="2155"/>
        <w:gridCol w:w="4677"/>
        <w:gridCol w:w="427"/>
      </w:tblGrid>
      <w:tr w:rsidR="00F32E20" w:rsidRPr="00601D02" w14:paraId="0C9F5942" w14:textId="77777777" w:rsidTr="009A3044">
        <w:trPr>
          <w:gridAfter w:val="2"/>
          <w:wAfter w:w="5104" w:type="dxa"/>
          <w:trHeight w:val="28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16E28F47" w14:textId="0D92BB51" w:rsidR="00F32E20" w:rsidRPr="00601D02" w:rsidRDefault="00F32E20" w:rsidP="009A3044">
            <w:pPr>
              <w:spacing w:before="40" w:after="120" w:line="240" w:lineRule="auto"/>
              <w:ind w:left="113"/>
              <w:rPr>
                <w:rFonts w:ascii="Arial" w:hAnsi="Arial" w:cs="Arial"/>
                <w:b/>
                <w:sz w:val="20"/>
                <w:szCs w:val="20"/>
              </w:rPr>
            </w:pPr>
            <w:r w:rsidRPr="00601D02">
              <w:rPr>
                <w:rFonts w:ascii="Arial" w:hAnsi="Arial" w:cs="Arial"/>
                <w:b/>
                <w:sz w:val="20"/>
                <w:szCs w:val="20"/>
              </w:rPr>
              <w:t xml:space="preserve">Dane </w:t>
            </w:r>
            <w:r w:rsidR="00184253">
              <w:rPr>
                <w:rFonts w:ascii="Arial" w:hAnsi="Arial" w:cs="Arial"/>
                <w:b/>
                <w:sz w:val="20"/>
                <w:szCs w:val="20"/>
              </w:rPr>
              <w:t>przewoźnika drogowego delegującego kierowcę na terytorium RP</w:t>
            </w:r>
          </w:p>
        </w:tc>
      </w:tr>
      <w:tr w:rsidR="00C64A77" w:rsidRPr="005C7904" w14:paraId="7A733962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4BBF0A" w14:textId="6B57AD78" w:rsidR="00C64A77" w:rsidRPr="0093512A" w:rsidRDefault="00C64A77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4" w:hanging="142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Imię i nazwisko / Nazwa</w:t>
            </w:r>
          </w:p>
          <w:p w14:paraId="5EABA8AF" w14:textId="77777777" w:rsidR="00C64A77" w:rsidRPr="005C7904" w:rsidRDefault="00C64A77" w:rsidP="005C7904">
            <w:pPr>
              <w:spacing w:after="0" w:line="240" w:lineRule="auto"/>
              <w:ind w:left="1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12C9F" w:rsidRPr="005C7904" w14:paraId="49AE4C49" w14:textId="77777777" w:rsidTr="009A3044">
        <w:trPr>
          <w:gridAfter w:val="2"/>
          <w:wAfter w:w="5104" w:type="dxa"/>
          <w:trHeight w:val="276"/>
        </w:trPr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7CE97C" w14:textId="1D10D769" w:rsidR="00E12C9F" w:rsidRPr="0093512A" w:rsidRDefault="00E12C9F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4" w:hanging="142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Kraj</w:t>
            </w:r>
          </w:p>
          <w:p w14:paraId="5A161562" w14:textId="77777777" w:rsidR="00812279" w:rsidRPr="005C7904" w:rsidRDefault="00812279" w:rsidP="005C7904">
            <w:pPr>
              <w:spacing w:after="0" w:line="240" w:lineRule="auto"/>
              <w:ind w:left="1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3F3A8D" w14:textId="04CB83B0" w:rsidR="00E12C9F" w:rsidRPr="0093512A" w:rsidRDefault="00A35499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Region</w:t>
            </w:r>
          </w:p>
          <w:p w14:paraId="40B606EB" w14:textId="77777777" w:rsidR="00812279" w:rsidRPr="005C7904" w:rsidRDefault="00812279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343B17" w14:textId="09BA2034" w:rsidR="00E12C9F" w:rsidRPr="0093512A" w:rsidRDefault="00E12C9F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Miejscowość</w:t>
            </w:r>
          </w:p>
          <w:p w14:paraId="48CBB367" w14:textId="77777777" w:rsidR="00812279" w:rsidRPr="005C7904" w:rsidRDefault="00812279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90ECE" w:rsidRPr="005C7904" w14:paraId="58C253E5" w14:textId="2185AE46" w:rsidTr="009A3044">
        <w:trPr>
          <w:gridAfter w:val="2"/>
          <w:wAfter w:w="5104" w:type="dxa"/>
          <w:trHeight w:val="276"/>
        </w:trPr>
        <w:tc>
          <w:tcPr>
            <w:tcW w:w="3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B16C81" w14:textId="2079C0C9" w:rsidR="00F90ECE" w:rsidRPr="0093512A" w:rsidRDefault="00F90ECE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Ulica</w:t>
            </w:r>
          </w:p>
          <w:p w14:paraId="379C5E7D" w14:textId="77777777" w:rsidR="00F90ECE" w:rsidRPr="005C7904" w:rsidRDefault="00F90ECE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2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341EF0" w14:textId="3A448511" w:rsidR="00F90ECE" w:rsidRPr="0093512A" w:rsidRDefault="00F90ECE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Nr domu</w:t>
            </w:r>
          </w:p>
          <w:p w14:paraId="04E1C226" w14:textId="02BA67FE" w:rsidR="004850A9" w:rsidRPr="005C7904" w:rsidRDefault="004850A9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A7ECEF" w14:textId="3ABF9314" w:rsidR="00F90ECE" w:rsidRPr="0093512A" w:rsidRDefault="00F90ECE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Nr lokalu</w:t>
            </w:r>
          </w:p>
          <w:p w14:paraId="685CE010" w14:textId="23E8A799" w:rsidR="00F90ECE" w:rsidRPr="005C7904" w:rsidRDefault="00F90ECE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F1CB24" w14:textId="208832B0" w:rsidR="00F90ECE" w:rsidRPr="0093512A" w:rsidRDefault="00F90ECE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90" w:hanging="143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Kod pocztowy</w:t>
            </w:r>
          </w:p>
          <w:p w14:paraId="207B84A7" w14:textId="77777777" w:rsidR="00F90ECE" w:rsidRPr="005C7904" w:rsidRDefault="00F90ECE" w:rsidP="0093512A">
            <w:pPr>
              <w:spacing w:after="0" w:line="240" w:lineRule="auto"/>
              <w:ind w:left="290" w:hanging="14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C64A77" w:rsidRPr="005C7904" w14:paraId="67ED92EB" w14:textId="44C917E2" w:rsidTr="009A3044">
        <w:trPr>
          <w:gridAfter w:val="1"/>
          <w:wAfter w:w="427" w:type="dxa"/>
          <w:trHeight w:val="276"/>
        </w:trPr>
        <w:tc>
          <w:tcPr>
            <w:tcW w:w="48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382D1E" w14:textId="47C39302" w:rsidR="00C64A77" w:rsidRPr="0093512A" w:rsidRDefault="00C64A77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Numer Identyfikacji podatkowej</w:t>
            </w:r>
          </w:p>
          <w:p w14:paraId="40174B3B" w14:textId="77777777" w:rsidR="00C64A77" w:rsidRPr="005C7904" w:rsidRDefault="00C64A77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6827CF" w14:textId="1009A074" w:rsidR="00C64A77" w:rsidRPr="0093512A" w:rsidRDefault="00C64A77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Inny rodzaj identyfikacji (należy określić jaki)</w:t>
            </w:r>
          </w:p>
          <w:p w14:paraId="7E72223B" w14:textId="5B7E5158" w:rsidR="00C64A77" w:rsidRPr="005C7904" w:rsidRDefault="000639FD" w:rsidP="0093512A">
            <w:pPr>
              <w:tabs>
                <w:tab w:val="left" w:pos="1920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  <w:r w:rsidRPr="005C7904">
              <w:rPr>
                <w:rFonts w:ascii="Arial" w:hAnsi="Arial" w:cs="Arial"/>
                <w:bCs/>
                <w:sz w:val="20"/>
                <w:szCs w:val="20"/>
              </w:rPr>
              <w:tab/>
            </w:r>
          </w:p>
        </w:tc>
        <w:tc>
          <w:tcPr>
            <w:tcW w:w="4677" w:type="dxa"/>
          </w:tcPr>
          <w:p w14:paraId="71A60FB7" w14:textId="4782C2A6" w:rsidR="00C64A77" w:rsidRPr="005C7904" w:rsidRDefault="00C64A77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C64A77" w:rsidRPr="005C7904" w14:paraId="28812835" w14:textId="77777777" w:rsidTr="009A3044">
        <w:trPr>
          <w:gridAfter w:val="1"/>
          <w:wAfter w:w="427" w:type="dxa"/>
          <w:trHeight w:val="217"/>
        </w:trPr>
        <w:tc>
          <w:tcPr>
            <w:tcW w:w="48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DF434D" w14:textId="0C842CC1" w:rsidR="00C64A77" w:rsidRPr="0093512A" w:rsidRDefault="00C64A77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E-mail</w:t>
            </w:r>
          </w:p>
          <w:p w14:paraId="3AF11981" w14:textId="0FD61550" w:rsidR="00C64A77" w:rsidRPr="005C7904" w:rsidRDefault="00C64A77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61A181" w14:textId="521A3B16" w:rsidR="00C64A77" w:rsidRPr="0093512A" w:rsidRDefault="00EC6083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Nr telefonu</w:t>
            </w:r>
          </w:p>
          <w:p w14:paraId="7ACDFF93" w14:textId="11C8A5B4" w:rsidR="004850A9" w:rsidRPr="005C7904" w:rsidRDefault="004850A9" w:rsidP="0093512A">
            <w:pPr>
              <w:tabs>
                <w:tab w:val="left" w:pos="2025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4E6C36DA" w14:textId="53A1A1EE" w:rsidR="00C64A77" w:rsidRPr="005C7904" w:rsidRDefault="00C64A77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EC6083" w:rsidRPr="005C7904" w14:paraId="7EF986AE" w14:textId="77777777" w:rsidTr="009A3044">
        <w:trPr>
          <w:gridAfter w:val="1"/>
          <w:wAfter w:w="427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889588" w14:textId="79407B0A" w:rsidR="00EC6083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P</w:t>
            </w:r>
            <w:r w:rsidR="00EC6083" w:rsidRPr="0093512A">
              <w:rPr>
                <w:rFonts w:ascii="Arial" w:hAnsi="Arial" w:cs="Arial"/>
                <w:bCs/>
                <w:sz w:val="16"/>
                <w:szCs w:val="16"/>
              </w:rPr>
              <w:t>rzedstawiciel prawn</w:t>
            </w:r>
            <w:r w:rsidRPr="0093512A">
              <w:rPr>
                <w:rFonts w:ascii="Arial" w:hAnsi="Arial" w:cs="Arial"/>
                <w:bCs/>
                <w:sz w:val="16"/>
                <w:szCs w:val="16"/>
              </w:rPr>
              <w:t>y</w:t>
            </w:r>
            <w:r w:rsidR="00EC6083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(imię nazwisko, adres, inne znane dane identyfikacyjne lub kontaktowe)</w:t>
            </w:r>
          </w:p>
          <w:p w14:paraId="2DB71008" w14:textId="49D8502C" w:rsidR="000639FD" w:rsidRPr="005C7904" w:rsidRDefault="000639FD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62EED1F5" w14:textId="77777777" w:rsidR="00EC6083" w:rsidRPr="005C7904" w:rsidRDefault="00EC6083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EC6083" w:rsidRPr="005C7904" w14:paraId="43F702D8" w14:textId="77777777" w:rsidTr="009A3044">
        <w:trPr>
          <w:gridAfter w:val="1"/>
          <w:wAfter w:w="427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0405B4" w14:textId="76D1C66C" w:rsidR="00EC6083" w:rsidRPr="0093512A" w:rsidRDefault="00EC6083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Informacje dodatkowe</w:t>
            </w:r>
          </w:p>
          <w:p w14:paraId="190EA81B" w14:textId="11181C58" w:rsidR="000639FD" w:rsidRPr="005C7904" w:rsidRDefault="000639FD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6253CD47" w14:textId="77777777" w:rsidR="00EC6083" w:rsidRPr="005C7904" w:rsidRDefault="00EC6083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C64A77" w:rsidRPr="00601D02" w14:paraId="11B75FB5" w14:textId="77777777" w:rsidTr="009A3044">
        <w:trPr>
          <w:gridAfter w:val="2"/>
          <w:wAfter w:w="5104" w:type="dxa"/>
          <w:trHeight w:val="28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32195AA6" w14:textId="1FB3CDB1" w:rsidR="00C64A77" w:rsidRPr="00812279" w:rsidRDefault="00EC6083" w:rsidP="009A3044">
            <w:pPr>
              <w:spacing w:before="40" w:after="120" w:line="240" w:lineRule="auto"/>
              <w:ind w:left="113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EC6083">
              <w:rPr>
                <w:rFonts w:ascii="Arial" w:hAnsi="Arial" w:cs="Arial"/>
                <w:b/>
                <w:sz w:val="20"/>
                <w:szCs w:val="20"/>
              </w:rPr>
              <w:t>akt</w:t>
            </w:r>
            <w:r>
              <w:rPr>
                <w:rFonts w:ascii="Arial" w:hAnsi="Arial" w:cs="Arial"/>
                <w:b/>
                <w:sz w:val="20"/>
                <w:szCs w:val="20"/>
              </w:rPr>
              <w:t>y</w:t>
            </w:r>
            <w:r w:rsidRPr="00EC6083">
              <w:rPr>
                <w:rFonts w:ascii="Arial" w:hAnsi="Arial" w:cs="Arial"/>
                <w:b/>
                <w:sz w:val="20"/>
                <w:szCs w:val="20"/>
              </w:rPr>
              <w:t xml:space="preserve"> i okoliczności naruszenia prawa</w:t>
            </w:r>
          </w:p>
        </w:tc>
      </w:tr>
      <w:tr w:rsidR="00F26E80" w:rsidRPr="005C7904" w14:paraId="3BB15648" w14:textId="77777777" w:rsidTr="009A3044">
        <w:trPr>
          <w:gridAfter w:val="2"/>
          <w:wAfter w:w="5104" w:type="dxa"/>
          <w:trHeight w:val="276"/>
        </w:trPr>
        <w:tc>
          <w:tcPr>
            <w:tcW w:w="3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3EC816" w14:textId="16E4588D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Liczba pracowników delegowanych</w:t>
            </w:r>
          </w:p>
          <w:p w14:paraId="57AB8E6A" w14:textId="64F6E6EB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340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0619F4" w14:textId="7C92D543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Data rozpoczęcia delegowania</w:t>
            </w:r>
          </w:p>
          <w:p w14:paraId="242E29CB" w14:textId="77777777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9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83B6D9" w14:textId="7D8C37E5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Data zakończenia delegowania</w:t>
            </w:r>
          </w:p>
          <w:p w14:paraId="4A5F0E38" w14:textId="70101F0A" w:rsidR="000639FD" w:rsidRPr="005C7904" w:rsidRDefault="000639FD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5C7904" w14:paraId="18FE7582" w14:textId="77777777" w:rsidTr="009A3044">
        <w:trPr>
          <w:gridAfter w:val="2"/>
          <w:wAfter w:w="5104" w:type="dxa"/>
          <w:trHeight w:val="276"/>
        </w:trPr>
        <w:tc>
          <w:tcPr>
            <w:tcW w:w="48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039666" w14:textId="2E5EFACB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Czas naruszenia</w:t>
            </w:r>
          </w:p>
          <w:p w14:paraId="09FD197F" w14:textId="37154331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E35429" w14:textId="23225553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Miejsce naruszenia</w:t>
            </w:r>
          </w:p>
          <w:p w14:paraId="05C606C5" w14:textId="60B7347A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5C7904" w14:paraId="50C7A9F1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56A887" w14:textId="732BFB92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Charakter naruszenia (jakie nieprawidłowości stwierdzono)</w:t>
            </w:r>
          </w:p>
          <w:p w14:paraId="1F81C74D" w14:textId="7CE8BE08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5C7904" w14:paraId="651E5337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6B4A35" w14:textId="4A483124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Przepisy które zostały naruszone</w:t>
            </w:r>
          </w:p>
          <w:p w14:paraId="7C79BB96" w14:textId="77777777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5C7904" w14:paraId="0344C339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EBC219" w14:textId="76F23DDE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Informacje dodatkowe</w:t>
            </w:r>
          </w:p>
          <w:p w14:paraId="5AEAF84F" w14:textId="77777777" w:rsidR="00F26E80" w:rsidRPr="005C7904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601D02" w14:paraId="68FAEDB6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1D47DD21" w14:textId="4347199C" w:rsidR="00F26E80" w:rsidRPr="00601D02" w:rsidRDefault="00F26E80" w:rsidP="009A3044">
            <w:pPr>
              <w:spacing w:before="40" w:after="120" w:line="240" w:lineRule="auto"/>
              <w:ind w:left="113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</w:t>
            </w:r>
            <w:r w:rsidRPr="0031597C">
              <w:rPr>
                <w:rFonts w:ascii="Arial" w:hAnsi="Arial" w:cs="Arial"/>
                <w:b/>
                <w:sz w:val="20"/>
                <w:szCs w:val="20"/>
              </w:rPr>
              <w:t>nformacje o decyzji o nałożeniu kary pieniężnej i innych odpowiednich dokumentach</w:t>
            </w:r>
          </w:p>
        </w:tc>
      </w:tr>
      <w:tr w:rsidR="00F26E80" w:rsidRPr="005C7904" w14:paraId="28AE1A4A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7E5E31" w14:textId="141F2A96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Organ, który wydał decyzję</w:t>
            </w:r>
          </w:p>
          <w:p w14:paraId="3AF6C9F2" w14:textId="0B54E629" w:rsidR="00F26E80" w:rsidRPr="0093512A" w:rsidRDefault="00F26E80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F26E80" w:rsidRPr="005C7904" w14:paraId="272D6BA4" w14:textId="08E4C19F" w:rsidTr="009A3044">
        <w:trPr>
          <w:trHeight w:val="276"/>
        </w:trPr>
        <w:tc>
          <w:tcPr>
            <w:tcW w:w="478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5AACBB" w14:textId="13BED270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Data wydania decyzji</w:t>
            </w:r>
          </w:p>
          <w:p w14:paraId="13225541" w14:textId="3E21E4FE" w:rsidR="00F26E80" w:rsidRPr="0093512A" w:rsidRDefault="00F26E80" w:rsidP="0093512A">
            <w:p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9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BCE63" w14:textId="66BF22EA" w:rsidR="00F26E80" w:rsidRPr="0093512A" w:rsidRDefault="00F26E80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Numer decyzji</w:t>
            </w:r>
          </w:p>
          <w:p w14:paraId="6EF8D9FE" w14:textId="77777777" w:rsidR="00F26E80" w:rsidRPr="0093512A" w:rsidRDefault="00F26E80" w:rsidP="0093512A">
            <w:p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104" w:type="dxa"/>
            <w:gridSpan w:val="2"/>
          </w:tcPr>
          <w:p w14:paraId="4AE49481" w14:textId="77777777" w:rsidR="00F26E80" w:rsidRPr="005C7904" w:rsidRDefault="00F26E80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2F7329" w:rsidRPr="005C7904" w14:paraId="233F6898" w14:textId="77777777" w:rsidTr="009A3044">
        <w:trPr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733655" w14:textId="11BF9DCA" w:rsidR="002F7329" w:rsidRPr="0093512A" w:rsidRDefault="002F7329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Krótki opis</w:t>
            </w:r>
            <w:r w:rsidR="009E160F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</w:t>
            </w:r>
            <w:r w:rsidRPr="0093512A">
              <w:rPr>
                <w:rFonts w:ascii="Arial" w:hAnsi="Arial" w:cs="Arial"/>
                <w:bCs/>
                <w:sz w:val="16"/>
                <w:szCs w:val="16"/>
              </w:rPr>
              <w:t>decyzji</w:t>
            </w:r>
          </w:p>
          <w:p w14:paraId="6169C964" w14:textId="77777777" w:rsidR="002F7329" w:rsidRPr="0093512A" w:rsidRDefault="002F7329" w:rsidP="0093512A">
            <w:p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104" w:type="dxa"/>
            <w:gridSpan w:val="2"/>
          </w:tcPr>
          <w:p w14:paraId="325FE0CA" w14:textId="77777777" w:rsidR="002F7329" w:rsidRPr="005C7904" w:rsidRDefault="002F7329" w:rsidP="005C7904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F26E80" w:rsidRPr="005C7904" w14:paraId="22FA754E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1030A2" w14:textId="0B464894" w:rsidR="00F26E80" w:rsidRPr="0093512A" w:rsidRDefault="00F57CFE" w:rsidP="0093512A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P</w:t>
            </w:r>
            <w:r w:rsidR="002F7329" w:rsidRPr="0093512A">
              <w:rPr>
                <w:rFonts w:ascii="Arial" w:hAnsi="Arial" w:cs="Arial"/>
                <w:bCs/>
                <w:sz w:val="16"/>
                <w:szCs w:val="16"/>
              </w:rPr>
              <w:t xml:space="preserve">rzepisy, </w:t>
            </w:r>
            <w:r w:rsidR="009A51C5" w:rsidRPr="0093512A">
              <w:rPr>
                <w:rFonts w:ascii="Arial" w:hAnsi="Arial" w:cs="Arial"/>
                <w:bCs/>
                <w:sz w:val="16"/>
                <w:szCs w:val="16"/>
              </w:rPr>
              <w:t xml:space="preserve">w </w:t>
            </w:r>
            <w:proofErr w:type="gramStart"/>
            <w:r w:rsidR="009A51C5" w:rsidRPr="0093512A">
              <w:rPr>
                <w:rFonts w:ascii="Arial" w:hAnsi="Arial" w:cs="Arial"/>
                <w:bCs/>
                <w:sz w:val="16"/>
                <w:szCs w:val="16"/>
              </w:rPr>
              <w:t>oparciu</w:t>
            </w:r>
            <w:proofErr w:type="gramEnd"/>
            <w:r w:rsidR="009A51C5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o</w:t>
            </w:r>
            <w:r w:rsidR="002F7329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któr</w:t>
            </w:r>
            <w:r w:rsidR="009A51C5" w:rsidRPr="0093512A">
              <w:rPr>
                <w:rFonts w:ascii="Arial" w:hAnsi="Arial" w:cs="Arial"/>
                <w:bCs/>
                <w:sz w:val="16"/>
                <w:szCs w:val="16"/>
              </w:rPr>
              <w:t>e</w:t>
            </w:r>
            <w:r w:rsidR="002F7329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</w:t>
            </w:r>
            <w:r w:rsidR="006120DB" w:rsidRPr="0093512A">
              <w:rPr>
                <w:rFonts w:ascii="Arial" w:hAnsi="Arial" w:cs="Arial"/>
                <w:bCs/>
                <w:sz w:val="16"/>
                <w:szCs w:val="16"/>
              </w:rPr>
              <w:t>wydano</w:t>
            </w:r>
            <w:r w:rsidR="002F7329" w:rsidRPr="0093512A">
              <w:rPr>
                <w:rFonts w:ascii="Arial" w:hAnsi="Arial" w:cs="Arial"/>
                <w:bCs/>
                <w:sz w:val="16"/>
                <w:szCs w:val="16"/>
              </w:rPr>
              <w:t xml:space="preserve"> decyzję </w:t>
            </w:r>
          </w:p>
          <w:p w14:paraId="23CDA332" w14:textId="7D5424AE" w:rsidR="00F26E80" w:rsidRPr="0093512A" w:rsidRDefault="00F26E80" w:rsidP="0093512A">
            <w:pPr>
              <w:tabs>
                <w:tab w:val="left" w:pos="283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F57CFE" w:rsidRPr="005C7904" w14:paraId="5049CE55" w14:textId="77777777" w:rsidTr="00DD5E95">
        <w:trPr>
          <w:gridAfter w:val="2"/>
          <w:wAfter w:w="5104" w:type="dxa"/>
          <w:trHeight w:val="276"/>
        </w:trPr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C8ECFE" w14:textId="12B14FA2" w:rsidR="00F57CFE" w:rsidRPr="0093512A" w:rsidRDefault="00F57CFE" w:rsidP="0093512A">
            <w:pPr>
              <w:pStyle w:val="Akapitzlist"/>
              <w:numPr>
                <w:ilvl w:val="0"/>
                <w:numId w:val="7"/>
              </w:num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Możliwości odwołania się od obowiązku zapłaty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53196B" w14:textId="1239BB35" w:rsidR="00F57CFE" w:rsidRPr="0093512A" w:rsidRDefault="00F57CFE" w:rsidP="0093512A">
            <w:pPr>
              <w:pStyle w:val="Akapitzlist"/>
              <w:numPr>
                <w:ilvl w:val="0"/>
                <w:numId w:val="7"/>
              </w:num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Termin odwołania</w:t>
            </w:r>
          </w:p>
          <w:p w14:paraId="13442BB7" w14:textId="298D0705" w:rsidR="00F57CFE" w:rsidRPr="0093512A" w:rsidRDefault="00F57CFE" w:rsidP="0093512A">
            <w:pPr>
              <w:tabs>
                <w:tab w:val="left" w:pos="7920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3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90D131" w14:textId="6E6CCCB6" w:rsidR="00F57CFE" w:rsidRPr="0093512A" w:rsidRDefault="00F57CFE" w:rsidP="0093512A">
            <w:pPr>
              <w:pStyle w:val="Akapitzlist"/>
              <w:numPr>
                <w:ilvl w:val="0"/>
                <w:numId w:val="7"/>
              </w:numPr>
              <w:tabs>
                <w:tab w:val="left" w:pos="7920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Organ właściwy do rozpoznania odwołania</w:t>
            </w:r>
          </w:p>
          <w:p w14:paraId="751C0DC9" w14:textId="20C6E6CC" w:rsidR="00F57CFE" w:rsidRPr="0093512A" w:rsidRDefault="00F57CFE" w:rsidP="0093512A">
            <w:pPr>
              <w:tabs>
                <w:tab w:val="left" w:pos="7920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F57CFE" w:rsidRPr="005C7904" w14:paraId="435E5939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3E6A9E" w14:textId="52389F9F" w:rsidR="006120DB" w:rsidRPr="0093512A" w:rsidRDefault="006120DB" w:rsidP="0093512A">
            <w:pPr>
              <w:pStyle w:val="Akapitzlist"/>
              <w:numPr>
                <w:ilvl w:val="0"/>
                <w:numId w:val="7"/>
              </w:num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Inne istotne informacje</w:t>
            </w:r>
            <w:r w:rsidR="009A51C5" w:rsidRPr="0093512A">
              <w:rPr>
                <w:rFonts w:ascii="Arial" w:hAnsi="Arial" w:cs="Arial"/>
                <w:bCs/>
                <w:sz w:val="16"/>
                <w:szCs w:val="16"/>
              </w:rPr>
              <w:t>,</w:t>
            </w:r>
            <w:r w:rsidRPr="0093512A">
              <w:rPr>
                <w:rFonts w:ascii="Arial" w:hAnsi="Arial" w:cs="Arial"/>
                <w:bCs/>
                <w:sz w:val="16"/>
                <w:szCs w:val="16"/>
              </w:rPr>
              <w:t xml:space="preserve"> w tym o dokumentach związanych z decyzją</w:t>
            </w:r>
          </w:p>
          <w:p w14:paraId="3E89B129" w14:textId="3DF8A708" w:rsidR="00F57CFE" w:rsidRPr="0093512A" w:rsidRDefault="00F57CFE" w:rsidP="0093512A">
            <w:p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5C7904" w:rsidRPr="005C7904" w14:paraId="4CD076D1" w14:textId="77777777" w:rsidTr="009A3044">
        <w:trPr>
          <w:gridAfter w:val="2"/>
          <w:wAfter w:w="5104" w:type="dxa"/>
          <w:trHeight w:val="276"/>
        </w:trPr>
        <w:tc>
          <w:tcPr>
            <w:tcW w:w="977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A3E566" w14:textId="5FD5D185" w:rsidR="005C7904" w:rsidRPr="0093512A" w:rsidRDefault="005C7904" w:rsidP="0093512A">
            <w:pPr>
              <w:pStyle w:val="Akapitzlist"/>
              <w:numPr>
                <w:ilvl w:val="0"/>
                <w:numId w:val="7"/>
              </w:num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  <w:r w:rsidRPr="0093512A">
              <w:rPr>
                <w:rFonts w:ascii="Arial" w:hAnsi="Arial" w:cs="Arial"/>
                <w:bCs/>
                <w:sz w:val="16"/>
                <w:szCs w:val="16"/>
              </w:rPr>
              <w:t>Informacje o przyczynach braku możliwości doręczenia decyzji</w:t>
            </w:r>
          </w:p>
          <w:p w14:paraId="0B22B041" w14:textId="300C1C5B" w:rsidR="005C7904" w:rsidRPr="0093512A" w:rsidRDefault="005C7904" w:rsidP="0093512A">
            <w:p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</w:tbl>
    <w:p w14:paraId="2F60359A" w14:textId="7B6845E5" w:rsidR="00201951" w:rsidRPr="005C7904" w:rsidRDefault="00201951" w:rsidP="005C7904">
      <w:pPr>
        <w:spacing w:after="0" w:line="240" w:lineRule="auto"/>
        <w:rPr>
          <w:rFonts w:ascii="Arial" w:hAnsi="Arial" w:cs="Arial"/>
        </w:rPr>
      </w:pPr>
    </w:p>
    <w:p w14:paraId="6A4E6A42" w14:textId="1FD8D166" w:rsidR="009A3044" w:rsidRPr="0093512A" w:rsidRDefault="00893014" w:rsidP="005C7904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93512A">
        <w:rPr>
          <w:rFonts w:ascii="Arial" w:hAnsi="Arial" w:cs="Arial"/>
          <w:sz w:val="16"/>
          <w:szCs w:val="16"/>
        </w:rPr>
        <w:t>Załączniki:</w:t>
      </w:r>
    </w:p>
    <w:p w14:paraId="19F813B2" w14:textId="6516E9A5" w:rsidR="00893014" w:rsidRPr="0093512A" w:rsidRDefault="00893014" w:rsidP="005C7904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93512A">
        <w:rPr>
          <w:rFonts w:ascii="Arial" w:hAnsi="Arial" w:cs="Arial"/>
          <w:sz w:val="16"/>
          <w:szCs w:val="16"/>
        </w:rPr>
        <w:t>1</w:t>
      </w:r>
      <w:r w:rsidR="00DD5E95">
        <w:rPr>
          <w:rFonts w:ascii="Arial" w:hAnsi="Arial" w:cs="Arial"/>
          <w:sz w:val="16"/>
          <w:szCs w:val="16"/>
        </w:rPr>
        <w:t>)</w:t>
      </w:r>
      <w:r w:rsidRPr="0093512A">
        <w:rPr>
          <w:rFonts w:ascii="Arial" w:hAnsi="Arial" w:cs="Arial"/>
          <w:sz w:val="16"/>
          <w:szCs w:val="16"/>
        </w:rPr>
        <w:t xml:space="preserve"> decyzja o nałożeniu kary pieniężnej</w:t>
      </w:r>
    </w:p>
    <w:p w14:paraId="4940CDB2" w14:textId="2F98F4CF" w:rsidR="009A3044" w:rsidRPr="0093512A" w:rsidRDefault="00893014" w:rsidP="005C7904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93512A">
        <w:rPr>
          <w:rFonts w:ascii="Arial" w:hAnsi="Arial" w:cs="Arial"/>
          <w:sz w:val="16"/>
          <w:szCs w:val="16"/>
        </w:rPr>
        <w:t>2</w:t>
      </w:r>
      <w:r w:rsidR="00DD5E95">
        <w:rPr>
          <w:rFonts w:ascii="Arial" w:hAnsi="Arial" w:cs="Arial"/>
          <w:sz w:val="16"/>
          <w:szCs w:val="16"/>
        </w:rPr>
        <w:t>)</w:t>
      </w:r>
      <w:r w:rsidRPr="0093512A">
        <w:rPr>
          <w:rFonts w:ascii="Arial" w:hAnsi="Arial" w:cs="Arial"/>
          <w:sz w:val="16"/>
          <w:szCs w:val="16"/>
        </w:rPr>
        <w:t xml:space="preserve"> inne dokumenty:</w:t>
      </w:r>
    </w:p>
    <w:p w14:paraId="18F52D37" w14:textId="77777777" w:rsidR="00526F6C" w:rsidRPr="005C7904" w:rsidRDefault="00526F6C" w:rsidP="005C7904">
      <w:pPr>
        <w:spacing w:after="0" w:line="240" w:lineRule="auto"/>
        <w:ind w:left="5103"/>
        <w:jc w:val="center"/>
        <w:rPr>
          <w:rFonts w:ascii="Arial" w:hAnsi="Arial" w:cs="Arial"/>
        </w:rPr>
      </w:pPr>
      <w:r w:rsidRPr="005C7904">
        <w:rPr>
          <w:rFonts w:ascii="Arial" w:hAnsi="Arial" w:cs="Arial"/>
        </w:rPr>
        <w:t>...................................................</w:t>
      </w:r>
    </w:p>
    <w:p w14:paraId="10D44969" w14:textId="72766083" w:rsidR="00526F6C" w:rsidRPr="005C7904" w:rsidRDefault="00526F6C" w:rsidP="006C109F">
      <w:pPr>
        <w:spacing w:after="240" w:line="240" w:lineRule="auto"/>
        <w:ind w:left="5103"/>
        <w:jc w:val="center"/>
        <w:rPr>
          <w:rFonts w:ascii="Arial" w:hAnsi="Arial" w:cs="Arial"/>
          <w:i/>
          <w:sz w:val="14"/>
          <w:szCs w:val="14"/>
        </w:rPr>
      </w:pPr>
      <w:r w:rsidRPr="005C7904">
        <w:rPr>
          <w:rFonts w:ascii="Arial" w:hAnsi="Arial" w:cs="Arial"/>
          <w:i/>
          <w:sz w:val="14"/>
          <w:szCs w:val="14"/>
        </w:rPr>
        <w:t>(podpis</w:t>
      </w:r>
      <w:r w:rsidR="0093512A">
        <w:rPr>
          <w:rFonts w:ascii="Arial" w:hAnsi="Arial" w:cs="Arial"/>
          <w:i/>
          <w:sz w:val="14"/>
          <w:szCs w:val="14"/>
        </w:rPr>
        <w:t xml:space="preserve"> własnoręczny</w:t>
      </w:r>
      <w:r w:rsidRPr="005C7904">
        <w:rPr>
          <w:rFonts w:ascii="Arial" w:hAnsi="Arial" w:cs="Arial"/>
          <w:i/>
          <w:sz w:val="14"/>
          <w:szCs w:val="14"/>
        </w:rPr>
        <w:t xml:space="preserve"> i pieczęć</w:t>
      </w:r>
      <w:r w:rsidR="006A4DBB" w:rsidRPr="005C7904">
        <w:rPr>
          <w:rFonts w:ascii="Arial" w:hAnsi="Arial" w:cs="Arial"/>
          <w:i/>
          <w:sz w:val="14"/>
          <w:szCs w:val="14"/>
        </w:rPr>
        <w:t xml:space="preserve"> albo podpis elektroniczny)</w:t>
      </w:r>
    </w:p>
    <w:sectPr w:rsidR="00526F6C" w:rsidRPr="005C7904" w:rsidSect="00E5076B">
      <w:footerReference w:type="default" r:id="rId8"/>
      <w:headerReference w:type="first" r:id="rId9"/>
      <w:footerReference w:type="first" r:id="rId10"/>
      <w:pgSz w:w="11906" w:h="16838"/>
      <w:pgMar w:top="1134" w:right="1134" w:bottom="851" w:left="1134" w:header="708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0EE152" w14:textId="77777777" w:rsidR="00BF1E5F" w:rsidRDefault="00BF1E5F" w:rsidP="00AF33D5">
      <w:pPr>
        <w:spacing w:after="0" w:line="240" w:lineRule="auto"/>
      </w:pPr>
      <w:r>
        <w:separator/>
      </w:r>
    </w:p>
  </w:endnote>
  <w:endnote w:type="continuationSeparator" w:id="0">
    <w:p w14:paraId="7D2281C0" w14:textId="77777777" w:rsidR="00BF1E5F" w:rsidRDefault="00BF1E5F" w:rsidP="00AF33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A03FA62-69A7-4096-8A67-AEFEDC0A686B}"/>
    <w:embedBold r:id="rId2" w:fontKey="{5F088C36-6ECF-4278-A1DB-A82CDF7D15C5}"/>
    <w:embedItalic r:id="rId3" w:fontKey="{2F023F2D-BC2F-4BEE-B97C-9F2A5142716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0680B2D3-0C5D-481B-BF94-1CF3441478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umnst777 TL">
    <w:altName w:val="Calibri"/>
    <w:charset w:val="EE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F0831841-46AC-451E-9CDA-C08C600154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0D93E" w14:textId="77777777" w:rsidR="00297FD1" w:rsidRPr="00EA2762" w:rsidRDefault="00297FD1" w:rsidP="00712D78">
    <w:pPr>
      <w:pStyle w:val="Stopka"/>
      <w:ind w:hanging="284"/>
      <w:rPr>
        <w:rFonts w:ascii="Arial" w:hAnsi="Arial" w:cs="Arial"/>
        <w:i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511034" w14:textId="590F1CF4" w:rsidR="00712D78" w:rsidRPr="006A4DBB" w:rsidRDefault="00712D78" w:rsidP="006A4DBB">
    <w:pPr>
      <w:pStyle w:val="Stopka"/>
      <w:tabs>
        <w:tab w:val="clear" w:pos="9072"/>
      </w:tabs>
      <w:jc w:val="center"/>
      <w:rPr>
        <w:rFonts w:ascii="Humnst777 TL" w:hAnsi="Humnst777 T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72273" w14:textId="77777777" w:rsidR="00BF1E5F" w:rsidRDefault="00BF1E5F" w:rsidP="00AF33D5">
      <w:pPr>
        <w:spacing w:after="0" w:line="240" w:lineRule="auto"/>
      </w:pPr>
      <w:r>
        <w:separator/>
      </w:r>
    </w:p>
  </w:footnote>
  <w:footnote w:type="continuationSeparator" w:id="0">
    <w:p w14:paraId="4E2A4E81" w14:textId="77777777" w:rsidR="00BF1E5F" w:rsidRDefault="00BF1E5F" w:rsidP="00AF33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9B6794" w14:textId="4AB79DD8" w:rsidR="0093512A" w:rsidRPr="00EB1111" w:rsidRDefault="0093512A" w:rsidP="0093512A">
    <w:pPr>
      <w:keepNext/>
      <w:tabs>
        <w:tab w:val="left" w:pos="4678"/>
      </w:tabs>
      <w:suppressAutoHyphens/>
      <w:spacing w:after="0" w:line="240" w:lineRule="auto"/>
      <w:jc w:val="right"/>
      <w:rPr>
        <w:rFonts w:ascii="Arial" w:eastAsia="Times New Roman" w:hAnsi="Arial" w:cs="Arial"/>
        <w:lang w:eastAsia="pl-PL"/>
      </w:rPr>
    </w:pPr>
    <w:r>
      <w:rPr>
        <w:rFonts w:ascii="Arial" w:hAnsi="Arial" w:cs="Arial"/>
      </w:rPr>
      <w:t>Z</w:t>
    </w:r>
    <w:r w:rsidRPr="002E1064">
      <w:rPr>
        <w:rFonts w:ascii="Arial" w:eastAsia="Times New Roman" w:hAnsi="Arial" w:cs="Arial"/>
        <w:lang w:eastAsia="pl-PL"/>
      </w:rPr>
      <w:t>ałącznik nr 1</w:t>
    </w:r>
    <w:r>
      <w:rPr>
        <w:rFonts w:ascii="Arial" w:eastAsia="Times New Roman" w:hAnsi="Arial" w:cs="Arial"/>
        <w:lang w:eastAsia="pl-PL"/>
      </w:rPr>
      <w:t>6</w:t>
    </w:r>
    <w:r w:rsidRPr="002E1064">
      <w:rPr>
        <w:rFonts w:ascii="Arial" w:eastAsia="Times New Roman" w:hAnsi="Arial" w:cs="Arial"/>
        <w:lang w:eastAsia="pl-PL"/>
      </w:rPr>
      <w:t>.</w:t>
    </w:r>
    <w:r>
      <w:rPr>
        <w:rFonts w:ascii="Arial" w:eastAsia="Times New Roman" w:hAnsi="Arial" w:cs="Arial"/>
        <w:lang w:eastAsia="pl-PL"/>
      </w:rPr>
      <w:t>10</w:t>
    </w:r>
  </w:p>
  <w:p w14:paraId="34E16232" w14:textId="77777777" w:rsidR="0093512A" w:rsidRPr="00EB1111" w:rsidRDefault="0093512A" w:rsidP="0093512A">
    <w:pPr>
      <w:keepNext/>
      <w:jc w:val="center"/>
      <w:rPr>
        <w:rFonts w:ascii="Arial" w:hAnsi="Arial" w:cs="Arial"/>
        <w:b/>
        <w:spacing w:val="100"/>
      </w:rPr>
    </w:pPr>
    <w:r>
      <w:rPr>
        <w:rFonts w:ascii="Arial" w:hAnsi="Arial" w:cs="Arial"/>
        <w:b/>
        <w:spacing w:val="100"/>
      </w:rPr>
      <w:t>WZÓR</w:t>
    </w:r>
  </w:p>
  <w:p w14:paraId="4620E151" w14:textId="4A90410B" w:rsidR="0093512A" w:rsidRDefault="0093512A">
    <w:pPr>
      <w:pStyle w:val="Nagwek"/>
    </w:pPr>
    <w:r>
      <w:rPr>
        <w:rFonts w:ascii="Humnst777 TL" w:hAnsi="Humnst777 TL"/>
        <w:noProof/>
        <w:color w:val="0068A6"/>
        <w:sz w:val="20"/>
        <w:szCs w:val="18"/>
      </w:rPr>
      <w:drawing>
        <wp:inline distT="0" distB="0" distL="0" distR="0" wp14:anchorId="7EDC6184" wp14:editId="6795F438">
          <wp:extent cx="1631950" cy="488950"/>
          <wp:effectExtent l="0" t="0" r="0" b="0"/>
          <wp:docPr id="1404128999" name="Obraz 14041289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1950" cy="488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5pt;height:11.5pt;visibility:visible;mso-wrap-style:square" o:bullet="t">
        <v:imagedata r:id="rId1" o:title=""/>
      </v:shape>
    </w:pict>
  </w:numPicBullet>
  <w:abstractNum w:abstractNumId="0" w15:restartNumberingAfterBreak="0">
    <w:nsid w:val="107B6C34"/>
    <w:multiLevelType w:val="hybridMultilevel"/>
    <w:tmpl w:val="E1228C68"/>
    <w:lvl w:ilvl="0" w:tplc="5D8AEC0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A539B1"/>
    <w:multiLevelType w:val="hybridMultilevel"/>
    <w:tmpl w:val="C29EA7D8"/>
    <w:lvl w:ilvl="0" w:tplc="123496C6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" w15:restartNumberingAfterBreak="0">
    <w:nsid w:val="26A5317C"/>
    <w:multiLevelType w:val="hybridMultilevel"/>
    <w:tmpl w:val="22F0A456"/>
    <w:lvl w:ilvl="0" w:tplc="139CC8A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52"/>
        <w:szCs w:val="5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A45175"/>
    <w:multiLevelType w:val="hybridMultilevel"/>
    <w:tmpl w:val="5C28BF36"/>
    <w:lvl w:ilvl="0" w:tplc="5D8AEC0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5813DA"/>
    <w:multiLevelType w:val="hybridMultilevel"/>
    <w:tmpl w:val="C3C60E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630C88"/>
    <w:multiLevelType w:val="hybridMultilevel"/>
    <w:tmpl w:val="C4F209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DC5B52"/>
    <w:multiLevelType w:val="hybridMultilevel"/>
    <w:tmpl w:val="8AFC4D0C"/>
    <w:lvl w:ilvl="0" w:tplc="139CC8A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52"/>
        <w:szCs w:val="5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4713553">
    <w:abstractNumId w:val="6"/>
  </w:num>
  <w:num w:numId="2" w16cid:durableId="1895000688">
    <w:abstractNumId w:val="2"/>
  </w:num>
  <w:num w:numId="3" w16cid:durableId="915556706">
    <w:abstractNumId w:val="5"/>
  </w:num>
  <w:num w:numId="4" w16cid:durableId="1378890139">
    <w:abstractNumId w:val="0"/>
  </w:num>
  <w:num w:numId="5" w16cid:durableId="828668652">
    <w:abstractNumId w:val="3"/>
  </w:num>
  <w:num w:numId="6" w16cid:durableId="1130245105">
    <w:abstractNumId w:val="1"/>
  </w:num>
  <w:num w:numId="7" w16cid:durableId="59074780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3D5"/>
    <w:rsid w:val="0003533E"/>
    <w:rsid w:val="000510E6"/>
    <w:rsid w:val="000639FD"/>
    <w:rsid w:val="000A0312"/>
    <w:rsid w:val="000B1501"/>
    <w:rsid w:val="000E7A8C"/>
    <w:rsid w:val="001236D0"/>
    <w:rsid w:val="00131788"/>
    <w:rsid w:val="00156835"/>
    <w:rsid w:val="00177782"/>
    <w:rsid w:val="00184253"/>
    <w:rsid w:val="001D0247"/>
    <w:rsid w:val="001D240B"/>
    <w:rsid w:val="00201951"/>
    <w:rsid w:val="00207507"/>
    <w:rsid w:val="002469FB"/>
    <w:rsid w:val="00256557"/>
    <w:rsid w:val="002579D4"/>
    <w:rsid w:val="002779B2"/>
    <w:rsid w:val="002851B8"/>
    <w:rsid w:val="00295DAA"/>
    <w:rsid w:val="00297FD1"/>
    <w:rsid w:val="002E0457"/>
    <w:rsid w:val="002E6564"/>
    <w:rsid w:val="002F3263"/>
    <w:rsid w:val="002F6E20"/>
    <w:rsid w:val="002F7329"/>
    <w:rsid w:val="0031597C"/>
    <w:rsid w:val="003234F6"/>
    <w:rsid w:val="003553C1"/>
    <w:rsid w:val="00370F56"/>
    <w:rsid w:val="00387CB1"/>
    <w:rsid w:val="00387DE6"/>
    <w:rsid w:val="003A66E1"/>
    <w:rsid w:val="003A78F3"/>
    <w:rsid w:val="003C221C"/>
    <w:rsid w:val="003E0ACC"/>
    <w:rsid w:val="00453985"/>
    <w:rsid w:val="004731A0"/>
    <w:rsid w:val="004850A9"/>
    <w:rsid w:val="004C6301"/>
    <w:rsid w:val="00526F6C"/>
    <w:rsid w:val="00534608"/>
    <w:rsid w:val="005C60AF"/>
    <w:rsid w:val="005C7904"/>
    <w:rsid w:val="005E7874"/>
    <w:rsid w:val="00601D02"/>
    <w:rsid w:val="00611898"/>
    <w:rsid w:val="006120DB"/>
    <w:rsid w:val="006252EA"/>
    <w:rsid w:val="00654D1B"/>
    <w:rsid w:val="00661A39"/>
    <w:rsid w:val="006640E1"/>
    <w:rsid w:val="006A4DBB"/>
    <w:rsid w:val="006C109F"/>
    <w:rsid w:val="006C631E"/>
    <w:rsid w:val="006D3C3A"/>
    <w:rsid w:val="00712D78"/>
    <w:rsid w:val="00782A3D"/>
    <w:rsid w:val="007A6FC0"/>
    <w:rsid w:val="007D0BAD"/>
    <w:rsid w:val="007F03DE"/>
    <w:rsid w:val="008019F2"/>
    <w:rsid w:val="00812279"/>
    <w:rsid w:val="00840F6B"/>
    <w:rsid w:val="00861DDB"/>
    <w:rsid w:val="00866766"/>
    <w:rsid w:val="00893014"/>
    <w:rsid w:val="008A4256"/>
    <w:rsid w:val="008D250C"/>
    <w:rsid w:val="008D2D86"/>
    <w:rsid w:val="008E54C4"/>
    <w:rsid w:val="008E767E"/>
    <w:rsid w:val="009004F1"/>
    <w:rsid w:val="00920AE7"/>
    <w:rsid w:val="009350DA"/>
    <w:rsid w:val="0093512A"/>
    <w:rsid w:val="00946DDD"/>
    <w:rsid w:val="00947E05"/>
    <w:rsid w:val="00982345"/>
    <w:rsid w:val="009A3044"/>
    <w:rsid w:val="009A51C5"/>
    <w:rsid w:val="009C5DF5"/>
    <w:rsid w:val="009C636A"/>
    <w:rsid w:val="009E160F"/>
    <w:rsid w:val="009E6A13"/>
    <w:rsid w:val="009F0A2E"/>
    <w:rsid w:val="00A20741"/>
    <w:rsid w:val="00A2174F"/>
    <w:rsid w:val="00A35499"/>
    <w:rsid w:val="00A616FE"/>
    <w:rsid w:val="00A751A4"/>
    <w:rsid w:val="00A957F5"/>
    <w:rsid w:val="00AA2172"/>
    <w:rsid w:val="00AA44F1"/>
    <w:rsid w:val="00AB2FF1"/>
    <w:rsid w:val="00AC0563"/>
    <w:rsid w:val="00AE14EF"/>
    <w:rsid w:val="00AF1C76"/>
    <w:rsid w:val="00AF33D5"/>
    <w:rsid w:val="00B14B14"/>
    <w:rsid w:val="00B23B96"/>
    <w:rsid w:val="00B24E82"/>
    <w:rsid w:val="00B32ECC"/>
    <w:rsid w:val="00B87417"/>
    <w:rsid w:val="00BA5097"/>
    <w:rsid w:val="00BB48AB"/>
    <w:rsid w:val="00BD5C76"/>
    <w:rsid w:val="00BF1E5F"/>
    <w:rsid w:val="00BF3C49"/>
    <w:rsid w:val="00BF5AFD"/>
    <w:rsid w:val="00C0021F"/>
    <w:rsid w:val="00C23401"/>
    <w:rsid w:val="00C340A0"/>
    <w:rsid w:val="00C63014"/>
    <w:rsid w:val="00C64A77"/>
    <w:rsid w:val="00C67B5C"/>
    <w:rsid w:val="00C90EE0"/>
    <w:rsid w:val="00C976A5"/>
    <w:rsid w:val="00CC17B4"/>
    <w:rsid w:val="00CE0408"/>
    <w:rsid w:val="00D15570"/>
    <w:rsid w:val="00D73FE3"/>
    <w:rsid w:val="00D83956"/>
    <w:rsid w:val="00DD5E95"/>
    <w:rsid w:val="00DD762A"/>
    <w:rsid w:val="00E01827"/>
    <w:rsid w:val="00E029B7"/>
    <w:rsid w:val="00E05F4D"/>
    <w:rsid w:val="00E12C9F"/>
    <w:rsid w:val="00E16F1E"/>
    <w:rsid w:val="00E30399"/>
    <w:rsid w:val="00E5076B"/>
    <w:rsid w:val="00E74ABF"/>
    <w:rsid w:val="00EA21E9"/>
    <w:rsid w:val="00EA2762"/>
    <w:rsid w:val="00EB17FA"/>
    <w:rsid w:val="00EB4EE7"/>
    <w:rsid w:val="00EC6083"/>
    <w:rsid w:val="00F00F9C"/>
    <w:rsid w:val="00F117E7"/>
    <w:rsid w:val="00F20A63"/>
    <w:rsid w:val="00F26E80"/>
    <w:rsid w:val="00F32E20"/>
    <w:rsid w:val="00F4068E"/>
    <w:rsid w:val="00F57CFE"/>
    <w:rsid w:val="00F66D2E"/>
    <w:rsid w:val="00F85DB7"/>
    <w:rsid w:val="00F90ECE"/>
    <w:rsid w:val="00F91C30"/>
    <w:rsid w:val="00FA45FB"/>
    <w:rsid w:val="00FB4B5B"/>
    <w:rsid w:val="00FC504C"/>
    <w:rsid w:val="00FD6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A443CE"/>
  <w15:docId w15:val="{6ED32B31-C9BD-4E91-8D50-8266814A6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F33D5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nhideWhenUsed/>
    <w:rsid w:val="00AF33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AF33D5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unhideWhenUsed/>
    <w:rsid w:val="00AF33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F33D5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F3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F33D5"/>
    <w:rPr>
      <w:rFonts w:ascii="Tahoma" w:eastAsia="Calibri" w:hAnsi="Tahoma" w:cs="Tahoma"/>
      <w:sz w:val="16"/>
      <w:szCs w:val="16"/>
    </w:rPr>
  </w:style>
  <w:style w:type="character" w:styleId="Pogrubienie">
    <w:name w:val="Strong"/>
    <w:basedOn w:val="Domylnaczcionkaakapitu"/>
    <w:uiPriority w:val="22"/>
    <w:qFormat/>
    <w:rsid w:val="001D240B"/>
    <w:rPr>
      <w:b/>
      <w:bCs/>
    </w:rPr>
  </w:style>
  <w:style w:type="table" w:styleId="Tabela-Siatka">
    <w:name w:val="Table Grid"/>
    <w:basedOn w:val="Standardowy"/>
    <w:uiPriority w:val="59"/>
    <w:rsid w:val="001D24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A6FC0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05F4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05F4D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05F4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40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0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E6D4B0-EFF5-4033-AD7F-F3E0B38CB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3</TotalTime>
  <Pages>1</Pages>
  <Words>234</Words>
  <Characters>1404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Grodziński</dc:creator>
  <cp:lastModifiedBy>Tomasz Pawłowski</cp:lastModifiedBy>
  <cp:revision>5</cp:revision>
  <cp:lastPrinted>2016-05-06T13:10:00Z</cp:lastPrinted>
  <dcterms:created xsi:type="dcterms:W3CDTF">2026-06-17T12:57:00Z</dcterms:created>
  <dcterms:modified xsi:type="dcterms:W3CDTF">2026-06-23T09:51:00Z</dcterms:modified>
</cp:coreProperties>
</file>